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B64FD" w14:textId="267FE7D5" w:rsidR="005F292D" w:rsidRDefault="005F292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RYLLESTON</w:t>
      </w:r>
      <w:r>
        <w:rPr>
          <w:rFonts w:ascii="Times New Roman" w:hAnsi="Times New Roman" w:cs="Times New Roman"/>
          <w:sz w:val="24"/>
          <w:szCs w:val="24"/>
        </w:rPr>
        <w:t xml:space="preserve">      (d.1418)</w:t>
      </w:r>
    </w:p>
    <w:p w14:paraId="13ED8E81" w14:textId="1B80A037" w:rsidR="005F292D" w:rsidRDefault="005F292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8F1E0C" w14:textId="7D807172" w:rsidR="005F292D" w:rsidRDefault="005F292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8D205E" w14:textId="07D41EEA" w:rsidR="005F292D" w:rsidRDefault="005F292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 of John Rylleston of Rylestone.   (W.Y.R. p.142)</w:t>
      </w:r>
    </w:p>
    <w:p w14:paraId="6FB2A131" w14:textId="32DEB8C2" w:rsidR="005F292D" w:rsidRDefault="005F292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62A9F1" w14:textId="551E569F" w:rsidR="005F292D" w:rsidRDefault="005F292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EDE3F6" w14:textId="7AB9470A" w:rsidR="005F292D" w:rsidRDefault="005F292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Apr.1418</w:t>
      </w:r>
      <w:r>
        <w:rPr>
          <w:rFonts w:ascii="Times New Roman" w:hAnsi="Times New Roman" w:cs="Times New Roman"/>
          <w:sz w:val="24"/>
          <w:szCs w:val="24"/>
        </w:rPr>
        <w:tab/>
        <w:t>He made his Will.    (ibid.)</w:t>
      </w:r>
    </w:p>
    <w:p w14:paraId="30E752EE" w14:textId="47A8EC2A" w:rsidR="005F292D" w:rsidRDefault="005F292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Nov.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3678ECA3" w14:textId="581AF9D6" w:rsidR="005F292D" w:rsidRDefault="005F292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EF71AB" w14:textId="05E86851" w:rsidR="005F292D" w:rsidRDefault="005F292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F6B1EF" w14:textId="0FEA343E" w:rsidR="005F292D" w:rsidRPr="005F292D" w:rsidRDefault="005F292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December 2021</w:t>
      </w:r>
    </w:p>
    <w:sectPr w:rsidR="005F292D" w:rsidRPr="005F292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4C8D1" w14:textId="77777777" w:rsidR="005F292D" w:rsidRDefault="005F292D" w:rsidP="009139A6">
      <w:r>
        <w:separator/>
      </w:r>
    </w:p>
  </w:endnote>
  <w:endnote w:type="continuationSeparator" w:id="0">
    <w:p w14:paraId="4DAE9FE5" w14:textId="77777777" w:rsidR="005F292D" w:rsidRDefault="005F292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7274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AA16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4D89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C0ED4" w14:textId="77777777" w:rsidR="005F292D" w:rsidRDefault="005F292D" w:rsidP="009139A6">
      <w:r>
        <w:separator/>
      </w:r>
    </w:p>
  </w:footnote>
  <w:footnote w:type="continuationSeparator" w:id="0">
    <w:p w14:paraId="0612E4DE" w14:textId="77777777" w:rsidR="005F292D" w:rsidRDefault="005F292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B11D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FBD4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4073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92D"/>
    <w:rsid w:val="000666E0"/>
    <w:rsid w:val="002510B7"/>
    <w:rsid w:val="005C130B"/>
    <w:rsid w:val="005F292D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A3473"/>
  <w15:chartTrackingRefBased/>
  <w15:docId w15:val="{557F0944-A053-4AE4-9E97-ECD43D051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6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2021-12-03T17:31:00Z</dcterms:created>
  <dcterms:modified xsi:type="dcterms:W3CDTF">2021-12-03T17:37:00Z</dcterms:modified>
</cp:coreProperties>
</file>